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6C8B" w14:textId="77777777" w:rsidR="00846FC6" w:rsidRDefault="00846FC6" w:rsidP="00846FC6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Arthur KEMYS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01703F5" w14:textId="77777777" w:rsidR="00846FC6" w:rsidRDefault="00846FC6" w:rsidP="00846FC6">
      <w:pPr>
        <w:pStyle w:val="NoSpacing"/>
        <w:rPr>
          <w:rFonts w:cs="Times New Roman"/>
          <w:szCs w:val="24"/>
        </w:rPr>
      </w:pPr>
    </w:p>
    <w:p w14:paraId="6DFFCAC2" w14:textId="77777777" w:rsidR="00846FC6" w:rsidRDefault="00846FC6" w:rsidP="00846FC6">
      <w:pPr>
        <w:pStyle w:val="NoSpacing"/>
        <w:rPr>
          <w:rFonts w:cs="Times New Roman"/>
          <w:szCs w:val="24"/>
        </w:rPr>
      </w:pPr>
    </w:p>
    <w:p w14:paraId="09125EE1" w14:textId="77777777" w:rsidR="00846FC6" w:rsidRDefault="00846FC6" w:rsidP="00846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Bedminster, Somerset,</w:t>
      </w:r>
    </w:p>
    <w:p w14:paraId="20CE8E85" w14:textId="77777777" w:rsidR="00846FC6" w:rsidRDefault="00846FC6" w:rsidP="00846F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Joan Barre(q.v.).</w:t>
      </w:r>
    </w:p>
    <w:p w14:paraId="2F3E414F" w14:textId="77777777" w:rsidR="00846FC6" w:rsidRDefault="00846FC6" w:rsidP="00846FC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5C47FF" w14:textId="77777777" w:rsidR="00846FC6" w:rsidRDefault="00846FC6" w:rsidP="00846FC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p.99)</w:t>
      </w:r>
    </w:p>
    <w:p w14:paraId="2942C260" w14:textId="77777777" w:rsidR="00846FC6" w:rsidRDefault="00846FC6" w:rsidP="00846FC6">
      <w:pPr>
        <w:pStyle w:val="NoSpacing"/>
        <w:rPr>
          <w:rFonts w:eastAsia="Times New Roman" w:cs="Times New Roman"/>
          <w:szCs w:val="24"/>
        </w:rPr>
      </w:pPr>
    </w:p>
    <w:p w14:paraId="0127B453" w14:textId="77777777" w:rsidR="00846FC6" w:rsidRDefault="00846FC6" w:rsidP="00846FC6">
      <w:pPr>
        <w:pStyle w:val="NoSpacing"/>
        <w:rPr>
          <w:rFonts w:eastAsia="Times New Roman" w:cs="Times New Roman"/>
          <w:szCs w:val="24"/>
        </w:rPr>
      </w:pPr>
    </w:p>
    <w:p w14:paraId="6B3D774B" w14:textId="77777777" w:rsidR="00846FC6" w:rsidRDefault="00846FC6" w:rsidP="00846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July 2023</w:t>
      </w:r>
    </w:p>
    <w:p w14:paraId="269F74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F9ED1" w14:textId="77777777" w:rsidR="00846FC6" w:rsidRDefault="00846FC6" w:rsidP="009139A6">
      <w:r>
        <w:separator/>
      </w:r>
    </w:p>
  </w:endnote>
  <w:endnote w:type="continuationSeparator" w:id="0">
    <w:p w14:paraId="7B763C31" w14:textId="77777777" w:rsidR="00846FC6" w:rsidRDefault="00846F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C7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88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38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21C24" w14:textId="77777777" w:rsidR="00846FC6" w:rsidRDefault="00846FC6" w:rsidP="009139A6">
      <w:r>
        <w:separator/>
      </w:r>
    </w:p>
  </w:footnote>
  <w:footnote w:type="continuationSeparator" w:id="0">
    <w:p w14:paraId="49147C80" w14:textId="77777777" w:rsidR="00846FC6" w:rsidRDefault="00846F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27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70E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08D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C6"/>
    <w:rsid w:val="000666E0"/>
    <w:rsid w:val="002510B7"/>
    <w:rsid w:val="005C130B"/>
    <w:rsid w:val="00826F5C"/>
    <w:rsid w:val="00846FC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FA8D3"/>
  <w15:chartTrackingRefBased/>
  <w15:docId w15:val="{3BA2F7D8-C257-456A-9C4F-BA6DFD02E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2023-07-24T16:46:00Z</dcterms:created>
  <dcterms:modified xsi:type="dcterms:W3CDTF">2023-07-24T16:47:00Z</dcterms:modified>
</cp:coreProperties>
</file>